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7268DC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7268DC" w:rsidRPr="00C50186" w:rsidRDefault="007268DC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7268DC" w:rsidRPr="00C50186" w:rsidRDefault="007268DC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7268DC" w:rsidRPr="00C50186" w:rsidRDefault="007268DC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7268DC" w:rsidRPr="00C50186" w:rsidRDefault="007268DC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7268DC" w:rsidRPr="00C50186" w:rsidRDefault="007268DC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7268DC" w:rsidRPr="00C50186" w:rsidRDefault="007268DC" w:rsidP="004E78A0">
            <w:pPr>
              <w:pStyle w:val="Heading1"/>
              <w:rPr>
                <w:sz w:val="28"/>
              </w:rPr>
            </w:pPr>
          </w:p>
          <w:p w:rsidR="007268DC" w:rsidRPr="00B32049" w:rsidRDefault="007268DC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7268DC" w:rsidRPr="00687A9A" w:rsidRDefault="007268DC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C50186">
              <w:rPr>
                <w:b w:val="0"/>
                <w:sz w:val="28"/>
                <w:szCs w:val="28"/>
              </w:rPr>
              <w:t xml:space="preserve">           </w:t>
            </w:r>
            <w:r w:rsidRPr="00687A9A">
              <w:rPr>
                <w:b w:val="0"/>
                <w:sz w:val="28"/>
                <w:szCs w:val="28"/>
                <w:u w:val="single"/>
              </w:rPr>
              <w:t xml:space="preserve">28.02.2020 </w:t>
            </w:r>
            <w:r w:rsidRPr="00687A9A">
              <w:rPr>
                <w:b w:val="0"/>
                <w:sz w:val="28"/>
                <w:szCs w:val="28"/>
              </w:rPr>
              <w:t xml:space="preserve">  </w:t>
            </w:r>
            <w:r w:rsidRPr="00687A9A">
              <w:rPr>
                <w:b w:val="0"/>
              </w:rPr>
              <w:t xml:space="preserve">№    </w:t>
            </w:r>
            <w:r w:rsidRPr="00687A9A">
              <w:rPr>
                <w:b w:val="0"/>
                <w:sz w:val="28"/>
                <w:szCs w:val="28"/>
                <w:u w:val="single"/>
              </w:rPr>
              <w:t xml:space="preserve"> 19-п</w:t>
            </w:r>
          </w:p>
          <w:p w:rsidR="007268DC" w:rsidRPr="00C50186" w:rsidRDefault="007268DC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7268DC" w:rsidRPr="00C50186" w:rsidRDefault="007268DC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7268DC" w:rsidRPr="00C50186" w:rsidRDefault="007268DC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7268DC" w:rsidRPr="00C50186" w:rsidRDefault="007268DC" w:rsidP="00A37F55">
            <w:pPr>
              <w:ind w:right="356"/>
              <w:jc w:val="both"/>
              <w:rPr>
                <w:sz w:val="28"/>
              </w:rPr>
            </w:pPr>
          </w:p>
          <w:p w:rsidR="007268DC" w:rsidRPr="00C50186" w:rsidRDefault="007268DC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7268DC" w:rsidRPr="00C50186" w:rsidRDefault="007268DC" w:rsidP="00A37F55">
            <w:pPr>
              <w:ind w:right="356"/>
              <w:jc w:val="both"/>
              <w:rPr>
                <w:sz w:val="28"/>
              </w:rPr>
            </w:pPr>
          </w:p>
          <w:p w:rsidR="007268DC" w:rsidRPr="00C50186" w:rsidRDefault="007268DC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7268DC" w:rsidTr="004E78A0">
        <w:trPr>
          <w:trHeight w:val="100"/>
        </w:trPr>
        <w:tc>
          <w:tcPr>
            <w:tcW w:w="7016" w:type="dxa"/>
            <w:gridSpan w:val="2"/>
          </w:tcPr>
          <w:p w:rsidR="007268DC" w:rsidRPr="0028372E" w:rsidRDefault="007268DC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7268DC" w:rsidRPr="00C50186" w:rsidRDefault="007268DC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 w:rsidRPr="00232CD2">
              <w:rPr>
                <w:sz w:val="28"/>
                <w:szCs w:val="28"/>
              </w:rPr>
              <w:t>Охрана общественного порядка в муниципальном образовании Калининский сельсовет Ташлинского района Оренбургской области на  2019–2021 годы</w:t>
            </w:r>
            <w:r w:rsidRPr="003C6921">
              <w:rPr>
                <w:sz w:val="28"/>
              </w:rPr>
              <w:t>»</w:t>
            </w:r>
            <w:r w:rsidRPr="00C50186">
              <w:rPr>
                <w:sz w:val="28"/>
                <w:szCs w:val="28"/>
              </w:rPr>
              <w:t xml:space="preserve">» </w:t>
            </w:r>
          </w:p>
          <w:p w:rsidR="007268DC" w:rsidRPr="00C50186" w:rsidRDefault="007268DC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7268DC" w:rsidRPr="00C50186" w:rsidRDefault="007268DC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7268DC" w:rsidRPr="008B6AB3" w:rsidRDefault="007268DC" w:rsidP="002B0BDF">
      <w:pPr>
        <w:ind w:right="283"/>
        <w:jc w:val="both"/>
        <w:rPr>
          <w:b/>
          <w:sz w:val="16"/>
          <w:szCs w:val="16"/>
        </w:rPr>
      </w:pPr>
    </w:p>
    <w:p w:rsidR="007268DC" w:rsidRPr="00687A9A" w:rsidRDefault="007268DC" w:rsidP="00EC11F7">
      <w:pPr>
        <w:spacing w:line="244" w:lineRule="auto"/>
        <w:ind w:right="-61" w:firstLine="708"/>
        <w:jc w:val="both"/>
        <w:rPr>
          <w:sz w:val="28"/>
          <w:szCs w:val="28"/>
        </w:rPr>
      </w:pPr>
      <w:r w:rsidRPr="00687A9A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7268DC" w:rsidRPr="004C7887" w:rsidRDefault="007268DC" w:rsidP="005252D1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B52999">
        <w:rPr>
          <w:color w:val="FF0000"/>
          <w:sz w:val="28"/>
          <w:szCs w:val="28"/>
        </w:rPr>
        <w:t xml:space="preserve">   </w:t>
      </w:r>
      <w:r w:rsidRPr="00B52999">
        <w:rPr>
          <w:color w:val="FF0000"/>
          <w:sz w:val="28"/>
          <w:szCs w:val="28"/>
        </w:rPr>
        <w:tab/>
      </w:r>
      <w:r w:rsidRPr="004C7887">
        <w:rPr>
          <w:sz w:val="28"/>
          <w:szCs w:val="28"/>
        </w:rPr>
        <w:t>1. Утвердить отчет</w:t>
      </w:r>
      <w:r w:rsidRPr="004C7887">
        <w:rPr>
          <w:b/>
          <w:sz w:val="28"/>
          <w:szCs w:val="28"/>
        </w:rPr>
        <w:t xml:space="preserve"> </w:t>
      </w:r>
      <w:r w:rsidRPr="004C7887">
        <w:rPr>
          <w:sz w:val="28"/>
          <w:szCs w:val="28"/>
        </w:rPr>
        <w:t>за 2019 год</w:t>
      </w:r>
      <w:r w:rsidRPr="004C7887">
        <w:rPr>
          <w:b/>
          <w:sz w:val="28"/>
          <w:szCs w:val="28"/>
        </w:rPr>
        <w:t xml:space="preserve"> </w:t>
      </w:r>
      <w:r w:rsidRPr="004C7887">
        <w:rPr>
          <w:sz w:val="28"/>
          <w:szCs w:val="28"/>
        </w:rPr>
        <w:t>об использовании бюджетных ассигнований на реализацию муниципальной программы «</w:t>
      </w:r>
      <w:r w:rsidRPr="00232CD2">
        <w:rPr>
          <w:sz w:val="28"/>
          <w:szCs w:val="28"/>
        </w:rPr>
        <w:t>Охрана общественного порядка в муниципальном образовании Калининский сельсовет Ташлинского района Оренбургской области на  2019–2021 годы</w:t>
      </w:r>
      <w:r w:rsidRPr="004C7887">
        <w:rPr>
          <w:sz w:val="28"/>
          <w:szCs w:val="28"/>
        </w:rPr>
        <w:t xml:space="preserve">» согласно приложению 1. </w:t>
      </w:r>
    </w:p>
    <w:p w:rsidR="007268DC" w:rsidRPr="002B4FF0" w:rsidRDefault="007268DC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B52999">
        <w:rPr>
          <w:color w:val="FF0000"/>
          <w:sz w:val="28"/>
          <w:szCs w:val="28"/>
        </w:rPr>
        <w:tab/>
      </w:r>
      <w:r w:rsidRPr="002B4FF0">
        <w:rPr>
          <w:sz w:val="28"/>
          <w:szCs w:val="28"/>
        </w:rPr>
        <w:t xml:space="preserve">2. Утвердить сведения </w:t>
      </w:r>
      <w:r w:rsidRPr="002B4FF0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7268DC" w:rsidRPr="00B52999" w:rsidRDefault="007268DC" w:rsidP="00EA412B">
      <w:pPr>
        <w:shd w:val="clear" w:color="auto" w:fill="FFFFFF"/>
        <w:spacing w:line="374" w:lineRule="exact"/>
        <w:ind w:left="19" w:right="72" w:firstLine="571"/>
        <w:jc w:val="both"/>
        <w:rPr>
          <w:color w:val="FF0000"/>
          <w:sz w:val="28"/>
          <w:szCs w:val="28"/>
        </w:rPr>
      </w:pPr>
      <w:r w:rsidRPr="002B4FF0">
        <w:rPr>
          <w:bCs/>
          <w:spacing w:val="-3"/>
          <w:sz w:val="28"/>
          <w:szCs w:val="28"/>
        </w:rPr>
        <w:tab/>
        <w:t>3. Признать э</w:t>
      </w:r>
      <w:r w:rsidRPr="002B4FF0">
        <w:rPr>
          <w:sz w:val="28"/>
          <w:szCs w:val="28"/>
        </w:rPr>
        <w:t>ффективно</w:t>
      </w:r>
      <w:r>
        <w:rPr>
          <w:sz w:val="28"/>
          <w:szCs w:val="28"/>
        </w:rPr>
        <w:t>сть реализации программы неудовлетворительной</w:t>
      </w:r>
      <w:r w:rsidRPr="002B4FF0">
        <w:rPr>
          <w:sz w:val="28"/>
          <w:szCs w:val="28"/>
        </w:rPr>
        <w:t>.</w:t>
      </w:r>
    </w:p>
    <w:p w:rsidR="007268DC" w:rsidRPr="00C50186" w:rsidRDefault="007268DC" w:rsidP="00EA412B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2B4FF0">
        <w:rPr>
          <w:sz w:val="28"/>
          <w:szCs w:val="28"/>
        </w:rPr>
        <w:t>4. Настоящее постановление вступает в силу</w:t>
      </w:r>
      <w:r w:rsidRPr="00C50186">
        <w:rPr>
          <w:sz w:val="28"/>
          <w:szCs w:val="28"/>
        </w:rPr>
        <w:t xml:space="preserve">  после его официального опубликования (обнародования).</w:t>
      </w:r>
    </w:p>
    <w:p w:rsidR="007268DC" w:rsidRDefault="007268DC" w:rsidP="00585EDF">
      <w:pPr>
        <w:suppressAutoHyphens/>
        <w:jc w:val="both"/>
        <w:rPr>
          <w:sz w:val="28"/>
          <w:szCs w:val="28"/>
        </w:rPr>
      </w:pPr>
    </w:p>
    <w:p w:rsidR="007268DC" w:rsidRDefault="007268DC" w:rsidP="00585EDF">
      <w:pPr>
        <w:suppressAutoHyphens/>
        <w:jc w:val="both"/>
        <w:rPr>
          <w:sz w:val="28"/>
          <w:szCs w:val="28"/>
        </w:rPr>
      </w:pPr>
    </w:p>
    <w:p w:rsidR="007268DC" w:rsidRPr="00585EDF" w:rsidRDefault="007268DC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7268DC" w:rsidRDefault="007268DC" w:rsidP="00D63AB3">
      <w:pPr>
        <w:jc w:val="both"/>
        <w:rPr>
          <w:sz w:val="24"/>
          <w:szCs w:val="24"/>
        </w:rPr>
      </w:pPr>
    </w:p>
    <w:p w:rsidR="007268DC" w:rsidRDefault="007268DC" w:rsidP="00430ED7">
      <w:pPr>
        <w:jc w:val="both"/>
        <w:rPr>
          <w:sz w:val="24"/>
          <w:szCs w:val="24"/>
        </w:rPr>
      </w:pPr>
    </w:p>
    <w:p w:rsidR="007268DC" w:rsidRDefault="007268DC" w:rsidP="00430ED7">
      <w:pPr>
        <w:jc w:val="both"/>
        <w:rPr>
          <w:sz w:val="24"/>
          <w:szCs w:val="24"/>
        </w:rPr>
      </w:pPr>
    </w:p>
    <w:p w:rsidR="007268DC" w:rsidRPr="00A81AB3" w:rsidRDefault="007268DC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7268DC" w:rsidRPr="00A81AB3" w:rsidRDefault="007268DC" w:rsidP="00A81AB3">
      <w:pPr>
        <w:jc w:val="both"/>
        <w:rPr>
          <w:color w:val="000000"/>
          <w:sz w:val="28"/>
          <w:szCs w:val="28"/>
        </w:rPr>
        <w:sectPr w:rsidR="007268DC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7268DC" w:rsidRPr="000C06CC" w:rsidRDefault="007268DC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7268DC" w:rsidRDefault="007268DC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7268DC" w:rsidRDefault="007268DC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7268DC" w:rsidRPr="00687A9A" w:rsidRDefault="007268DC" w:rsidP="00687A9A">
      <w:pPr>
        <w:pStyle w:val="Heading1"/>
        <w:jc w:val="right"/>
        <w:rPr>
          <w:b w:val="0"/>
          <w:sz w:val="28"/>
          <w:szCs w:val="28"/>
          <w:u w:val="single"/>
        </w:rPr>
      </w:pPr>
      <w:r w:rsidRPr="00687A9A">
        <w:rPr>
          <w:b w:val="0"/>
          <w:sz w:val="28"/>
          <w:szCs w:val="28"/>
        </w:rPr>
        <w:t>от</w:t>
      </w:r>
      <w:r w:rsidRPr="00687A9A">
        <w:rPr>
          <w:sz w:val="28"/>
          <w:szCs w:val="28"/>
        </w:rPr>
        <w:t xml:space="preserve"> </w:t>
      </w:r>
      <w:r w:rsidRPr="004C7887">
        <w:rPr>
          <w:color w:val="FF0000"/>
          <w:sz w:val="28"/>
          <w:szCs w:val="28"/>
        </w:rPr>
        <w:t xml:space="preserve"> </w:t>
      </w:r>
      <w:r w:rsidRPr="00687A9A">
        <w:rPr>
          <w:b w:val="0"/>
          <w:sz w:val="28"/>
          <w:szCs w:val="28"/>
          <w:u w:val="single"/>
        </w:rPr>
        <w:t xml:space="preserve">28.02.2020 </w:t>
      </w:r>
      <w:r w:rsidRPr="00687A9A">
        <w:rPr>
          <w:b w:val="0"/>
          <w:sz w:val="28"/>
          <w:szCs w:val="28"/>
        </w:rPr>
        <w:t xml:space="preserve">  </w:t>
      </w:r>
      <w:r w:rsidRPr="00687A9A">
        <w:rPr>
          <w:b w:val="0"/>
        </w:rPr>
        <w:t xml:space="preserve">№    </w:t>
      </w:r>
      <w:r w:rsidRPr="00687A9A">
        <w:rPr>
          <w:b w:val="0"/>
          <w:sz w:val="28"/>
          <w:szCs w:val="28"/>
          <w:u w:val="single"/>
        </w:rPr>
        <w:t xml:space="preserve"> 19-п</w:t>
      </w:r>
    </w:p>
    <w:p w:rsidR="007268DC" w:rsidRPr="004C7887" w:rsidRDefault="007268DC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</w:p>
    <w:p w:rsidR="007268DC" w:rsidRPr="00430ED7" w:rsidRDefault="007268DC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7268DC" w:rsidRPr="009211CD" w:rsidRDefault="007268DC" w:rsidP="00430ED7">
      <w:pPr>
        <w:shd w:val="clear" w:color="auto" w:fill="FFFFFF"/>
        <w:spacing w:line="322" w:lineRule="exact"/>
        <w:ind w:left="-142" w:right="-173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p w:rsidR="007268DC" w:rsidRDefault="007268DC" w:rsidP="00430ED7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5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1905"/>
        <w:gridCol w:w="1300"/>
      </w:tblGrid>
      <w:tr w:rsidR="007268DC" w:rsidRPr="001D0C3D" w:rsidTr="00F058CD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7268DC" w:rsidRPr="00F058CD" w:rsidRDefault="007268DC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7268DC" w:rsidRPr="00F058CD" w:rsidRDefault="007268DC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F058CD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7268DC" w:rsidRPr="00F058CD" w:rsidRDefault="007268DC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F058CD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7268DC" w:rsidRPr="00F058CD" w:rsidRDefault="007268DC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F058CD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7268DC" w:rsidRPr="00F058CD" w:rsidRDefault="007268DC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Главный</w:t>
            </w:r>
          </w:p>
          <w:p w:rsidR="007268DC" w:rsidRPr="00F058CD" w:rsidRDefault="007268DC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7268DC" w:rsidRPr="00F058CD" w:rsidRDefault="007268DC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7268DC" w:rsidRPr="00F058CD" w:rsidRDefault="007268DC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7268DC" w:rsidRPr="00F058CD" w:rsidRDefault="007268DC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205" w:type="dxa"/>
            <w:gridSpan w:val="2"/>
            <w:shd w:val="clear" w:color="auto" w:fill="FFFFFF"/>
          </w:tcPr>
          <w:p w:rsidR="007268DC" w:rsidRPr="00F058CD" w:rsidRDefault="007268DC" w:rsidP="0001057F">
            <w:pPr>
              <w:shd w:val="clear" w:color="auto" w:fill="FFFFFF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 xml:space="preserve">Расходы </w:t>
            </w:r>
          </w:p>
          <w:p w:rsidR="007268DC" w:rsidRPr="00F058CD" w:rsidRDefault="007268DC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7268DC" w:rsidRPr="001D0C3D" w:rsidTr="00F058CD">
        <w:trPr>
          <w:trHeight w:hRule="exact" w:val="1255"/>
        </w:trPr>
        <w:tc>
          <w:tcPr>
            <w:tcW w:w="1700" w:type="dxa"/>
            <w:shd w:val="clear" w:color="auto" w:fill="FFFFFF"/>
          </w:tcPr>
          <w:p w:rsidR="007268DC" w:rsidRPr="00F058CD" w:rsidRDefault="007268DC" w:rsidP="00EC11F7">
            <w:pPr>
              <w:jc w:val="center"/>
              <w:rPr>
                <w:b/>
                <w:sz w:val="24"/>
                <w:szCs w:val="24"/>
              </w:rPr>
            </w:pPr>
          </w:p>
          <w:p w:rsidR="007268DC" w:rsidRPr="00F058CD" w:rsidRDefault="007268DC" w:rsidP="00EC11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7268DC" w:rsidRPr="00F058CD" w:rsidRDefault="007268DC" w:rsidP="00EC11F7">
            <w:pPr>
              <w:jc w:val="center"/>
              <w:rPr>
                <w:b/>
                <w:sz w:val="24"/>
                <w:szCs w:val="24"/>
              </w:rPr>
            </w:pPr>
          </w:p>
          <w:p w:rsidR="007268DC" w:rsidRPr="00F058CD" w:rsidRDefault="007268DC" w:rsidP="00EC11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7268DC" w:rsidRPr="00F058CD" w:rsidRDefault="007268DC" w:rsidP="00EC11F7">
            <w:pPr>
              <w:jc w:val="center"/>
              <w:rPr>
                <w:b/>
                <w:sz w:val="24"/>
                <w:szCs w:val="24"/>
              </w:rPr>
            </w:pPr>
          </w:p>
          <w:p w:rsidR="007268DC" w:rsidRPr="00F058CD" w:rsidRDefault="007268DC" w:rsidP="00EC11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7268DC" w:rsidRPr="00F058CD" w:rsidRDefault="007268DC" w:rsidP="00EC11F7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7268DC" w:rsidRPr="00F058CD" w:rsidRDefault="007268DC" w:rsidP="00EC11F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7268DC" w:rsidRPr="00F058CD" w:rsidRDefault="007268DC" w:rsidP="00EC11F7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905" w:type="dxa"/>
            <w:shd w:val="clear" w:color="auto" w:fill="FFFFFF"/>
          </w:tcPr>
          <w:p w:rsidR="007268DC" w:rsidRPr="00F058CD" w:rsidRDefault="007268DC" w:rsidP="00EC11F7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F058CD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F058CD">
              <w:rPr>
                <w:b/>
                <w:bCs/>
                <w:sz w:val="24"/>
                <w:szCs w:val="24"/>
              </w:rPr>
              <w:t xml:space="preserve">пальной </w:t>
            </w:r>
            <w:r w:rsidRPr="00F058CD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F058CD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F058CD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300" w:type="dxa"/>
            <w:shd w:val="clear" w:color="auto" w:fill="FFFFFF"/>
          </w:tcPr>
          <w:p w:rsidR="007268DC" w:rsidRPr="00F058CD" w:rsidRDefault="007268DC" w:rsidP="00EC11F7">
            <w:pPr>
              <w:shd w:val="clear" w:color="auto" w:fill="FFFFFF"/>
              <w:spacing w:line="274" w:lineRule="exact"/>
              <w:ind w:right="-40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F058CD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7268DC" w:rsidRPr="001D0C3D" w:rsidTr="00F058CD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05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0" w:type="dxa"/>
            <w:shd w:val="clear" w:color="auto" w:fill="FFFFFF"/>
          </w:tcPr>
          <w:p w:rsidR="007268DC" w:rsidRPr="00F058CD" w:rsidRDefault="007268DC" w:rsidP="00232CD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F058CD">
              <w:rPr>
                <w:b/>
                <w:sz w:val="24"/>
                <w:szCs w:val="24"/>
              </w:rPr>
              <w:t>8</w:t>
            </w:r>
          </w:p>
        </w:tc>
      </w:tr>
      <w:tr w:rsidR="007268DC" w:rsidRPr="001D0C3D" w:rsidTr="00F058CD">
        <w:trPr>
          <w:trHeight w:hRule="exact" w:val="1223"/>
        </w:trPr>
        <w:tc>
          <w:tcPr>
            <w:tcW w:w="1700" w:type="dxa"/>
            <w:shd w:val="clear" w:color="auto" w:fill="FFFFFF"/>
          </w:tcPr>
          <w:p w:rsidR="007268DC" w:rsidRPr="00EC11F7" w:rsidRDefault="007268DC" w:rsidP="00FA6D5A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EC11F7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EC11F7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7268DC" w:rsidRPr="00EC11F7" w:rsidRDefault="007268DC" w:rsidP="00F058CD">
            <w:pPr>
              <w:shd w:val="clear" w:color="auto" w:fill="FFFFFF"/>
              <w:ind w:right="17"/>
              <w:jc w:val="both"/>
              <w:rPr>
                <w:sz w:val="24"/>
                <w:szCs w:val="24"/>
              </w:rPr>
            </w:pPr>
            <w:r w:rsidRPr="00EC11F7">
              <w:rPr>
                <w:sz w:val="24"/>
                <w:szCs w:val="24"/>
              </w:rPr>
              <w:t>«</w:t>
            </w:r>
            <w:r w:rsidRPr="00232CD2">
              <w:rPr>
                <w:sz w:val="24"/>
                <w:szCs w:val="24"/>
              </w:rPr>
              <w:t>Охрана общественного порядка в муниципальном образовании Калининский сельсовет Ташлинского района Оренбургской области на  2019–2021 годы</w:t>
            </w:r>
            <w:r w:rsidRPr="00EC11F7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7268DC" w:rsidRPr="00EC11F7" w:rsidRDefault="007268DC" w:rsidP="00F058CD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EC11F7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7268DC" w:rsidRPr="00EC11F7" w:rsidRDefault="007268DC" w:rsidP="00F058C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C11F7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704" w:type="dxa"/>
            <w:shd w:val="clear" w:color="auto" w:fill="FFFFFF"/>
          </w:tcPr>
          <w:p w:rsidR="007268DC" w:rsidRPr="00EC11F7" w:rsidRDefault="007268DC" w:rsidP="00EC11F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0113</w:t>
            </w:r>
          </w:p>
        </w:tc>
        <w:tc>
          <w:tcPr>
            <w:tcW w:w="1595" w:type="dxa"/>
            <w:shd w:val="clear" w:color="auto" w:fill="FFFFFF"/>
          </w:tcPr>
          <w:p w:rsidR="007268DC" w:rsidRPr="00EC11F7" w:rsidRDefault="007268DC" w:rsidP="00EC11F7">
            <w:pPr>
              <w:shd w:val="clear" w:color="auto" w:fill="FFFFFF"/>
              <w:ind w:lef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EC11F7">
              <w:rPr>
                <w:bCs/>
                <w:sz w:val="24"/>
                <w:szCs w:val="24"/>
              </w:rPr>
              <w:t xml:space="preserve"> 0 00 000 00</w:t>
            </w:r>
          </w:p>
        </w:tc>
        <w:tc>
          <w:tcPr>
            <w:tcW w:w="1905" w:type="dxa"/>
            <w:shd w:val="clear" w:color="auto" w:fill="FFFFFF"/>
          </w:tcPr>
          <w:p w:rsidR="007268DC" w:rsidRPr="00EC11F7" w:rsidRDefault="007268DC" w:rsidP="0034175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  <w:tc>
          <w:tcPr>
            <w:tcW w:w="1300" w:type="dxa"/>
            <w:shd w:val="clear" w:color="auto" w:fill="FFFFFF"/>
          </w:tcPr>
          <w:p w:rsidR="007268DC" w:rsidRPr="00EC11F7" w:rsidRDefault="007268DC" w:rsidP="00232C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268DC" w:rsidRPr="001D0C3D" w:rsidTr="00F058CD">
        <w:trPr>
          <w:trHeight w:hRule="exact" w:val="1067"/>
        </w:trPr>
        <w:tc>
          <w:tcPr>
            <w:tcW w:w="1700" w:type="dxa"/>
            <w:shd w:val="clear" w:color="auto" w:fill="FFFFFF"/>
          </w:tcPr>
          <w:p w:rsidR="007268DC" w:rsidRPr="00EC11F7" w:rsidRDefault="007268DC" w:rsidP="00EC11F7">
            <w:pPr>
              <w:shd w:val="clear" w:color="auto" w:fill="FFFFFF"/>
              <w:spacing w:line="278" w:lineRule="exact"/>
              <w:ind w:right="60" w:firstLine="10"/>
              <w:rPr>
                <w:bCs/>
                <w:sz w:val="24"/>
                <w:szCs w:val="24"/>
              </w:rPr>
            </w:pPr>
            <w:r w:rsidRPr="00EC11F7">
              <w:rPr>
                <w:bCs/>
                <w:sz w:val="24"/>
                <w:szCs w:val="24"/>
              </w:rPr>
              <w:t xml:space="preserve">Основное </w:t>
            </w:r>
            <w:r w:rsidRPr="00EC11F7">
              <w:rPr>
                <w:bCs/>
                <w:spacing w:val="-15"/>
                <w:sz w:val="24"/>
                <w:szCs w:val="24"/>
              </w:rPr>
              <w:t>мероприятие</w:t>
            </w:r>
          </w:p>
        </w:tc>
        <w:tc>
          <w:tcPr>
            <w:tcW w:w="4857" w:type="dxa"/>
            <w:shd w:val="clear" w:color="auto" w:fill="FFFFFF"/>
          </w:tcPr>
          <w:p w:rsidR="007268DC" w:rsidRPr="00B52999" w:rsidRDefault="007268DC" w:rsidP="00EC11F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32CD2">
              <w:rPr>
                <w:sz w:val="24"/>
                <w:szCs w:val="24"/>
              </w:rPr>
              <w:t>Обеспечение деятельности народных дружин</w:t>
            </w:r>
          </w:p>
        </w:tc>
        <w:tc>
          <w:tcPr>
            <w:tcW w:w="1643" w:type="dxa"/>
            <w:shd w:val="clear" w:color="auto" w:fill="FFFFFF"/>
          </w:tcPr>
          <w:p w:rsidR="007268DC" w:rsidRPr="00EC11F7" w:rsidRDefault="007268DC" w:rsidP="00F058CD">
            <w:pPr>
              <w:shd w:val="clear" w:color="auto" w:fill="FFFFFF"/>
              <w:spacing w:line="274" w:lineRule="exact"/>
              <w:ind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7268DC" w:rsidRPr="00EC11F7" w:rsidRDefault="007268DC" w:rsidP="005B619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7268DC" w:rsidRPr="00EC11F7" w:rsidRDefault="007268DC" w:rsidP="005B619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011</w:t>
            </w:r>
            <w:r w:rsidRPr="00EC11F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FFFFFF"/>
          </w:tcPr>
          <w:p w:rsidR="007268DC" w:rsidRPr="00EC11F7" w:rsidRDefault="007268DC" w:rsidP="00EC11F7">
            <w:pPr>
              <w:shd w:val="clear" w:color="auto" w:fill="FFFFFF"/>
              <w:ind w:lef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15 0 03</w:t>
            </w:r>
            <w:r w:rsidRPr="00EC11F7">
              <w:rPr>
                <w:bCs/>
                <w:sz w:val="24"/>
                <w:szCs w:val="24"/>
              </w:rPr>
              <w:t> 000 00</w:t>
            </w:r>
          </w:p>
        </w:tc>
        <w:tc>
          <w:tcPr>
            <w:tcW w:w="1905" w:type="dxa"/>
            <w:shd w:val="clear" w:color="auto" w:fill="FFFFFF"/>
          </w:tcPr>
          <w:p w:rsidR="007268DC" w:rsidRPr="00EC11F7" w:rsidRDefault="007268DC" w:rsidP="0034175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  <w:tc>
          <w:tcPr>
            <w:tcW w:w="1300" w:type="dxa"/>
            <w:shd w:val="clear" w:color="auto" w:fill="FFFFFF"/>
          </w:tcPr>
          <w:p w:rsidR="007268DC" w:rsidRPr="00EC11F7" w:rsidRDefault="007268DC" w:rsidP="00232CD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7268DC" w:rsidRDefault="007268DC" w:rsidP="00BE7384">
      <w:pPr>
        <w:jc w:val="right"/>
        <w:rPr>
          <w:b/>
        </w:rPr>
      </w:pPr>
    </w:p>
    <w:p w:rsidR="007268DC" w:rsidRDefault="007268DC" w:rsidP="00232CD2">
      <w:pPr>
        <w:jc w:val="right"/>
        <w:rPr>
          <w:b/>
        </w:rPr>
      </w:pPr>
      <w:r>
        <w:rPr>
          <w:b/>
        </w:rPr>
        <w:t xml:space="preserve">   </w:t>
      </w:r>
    </w:p>
    <w:p w:rsidR="007268DC" w:rsidRDefault="007268DC" w:rsidP="00232CD2">
      <w:pPr>
        <w:rPr>
          <w:b/>
        </w:rPr>
      </w:pPr>
    </w:p>
    <w:p w:rsidR="007268DC" w:rsidRDefault="007268DC" w:rsidP="00232CD2">
      <w:pPr>
        <w:rPr>
          <w:b/>
        </w:rPr>
      </w:pPr>
    </w:p>
    <w:p w:rsidR="007268DC" w:rsidRDefault="007268DC" w:rsidP="00BE7384">
      <w:pPr>
        <w:jc w:val="right"/>
        <w:rPr>
          <w:b/>
        </w:rPr>
      </w:pPr>
    </w:p>
    <w:p w:rsidR="007268DC" w:rsidRDefault="007268DC" w:rsidP="00BE7384">
      <w:pPr>
        <w:jc w:val="right"/>
        <w:rPr>
          <w:b/>
        </w:rPr>
      </w:pPr>
    </w:p>
    <w:p w:rsidR="007268DC" w:rsidRDefault="007268DC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7268DC" w:rsidRDefault="007268DC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7268DC" w:rsidRDefault="007268DC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7268DC" w:rsidRPr="00687A9A" w:rsidRDefault="007268DC" w:rsidP="00687A9A">
      <w:pPr>
        <w:pStyle w:val="Heading1"/>
        <w:jc w:val="right"/>
        <w:rPr>
          <w:b w:val="0"/>
          <w:sz w:val="28"/>
          <w:szCs w:val="28"/>
          <w:u w:val="single"/>
        </w:rPr>
      </w:pPr>
      <w:r w:rsidRPr="00687A9A">
        <w:rPr>
          <w:b w:val="0"/>
          <w:sz w:val="28"/>
          <w:szCs w:val="28"/>
        </w:rPr>
        <w:t>от</w:t>
      </w:r>
      <w:r w:rsidRPr="00687A9A">
        <w:rPr>
          <w:sz w:val="28"/>
          <w:szCs w:val="28"/>
        </w:rPr>
        <w:t xml:space="preserve">  </w:t>
      </w:r>
      <w:r w:rsidRPr="00687A9A">
        <w:rPr>
          <w:b w:val="0"/>
          <w:sz w:val="28"/>
          <w:szCs w:val="28"/>
          <w:u w:val="single"/>
        </w:rPr>
        <w:t xml:space="preserve">28.02.2020 </w:t>
      </w:r>
      <w:r w:rsidRPr="00687A9A">
        <w:rPr>
          <w:b w:val="0"/>
          <w:sz w:val="28"/>
          <w:szCs w:val="28"/>
        </w:rPr>
        <w:t xml:space="preserve">  </w:t>
      </w:r>
      <w:r w:rsidRPr="00687A9A">
        <w:rPr>
          <w:b w:val="0"/>
        </w:rPr>
        <w:t xml:space="preserve">№    </w:t>
      </w:r>
      <w:r w:rsidRPr="00687A9A">
        <w:rPr>
          <w:b w:val="0"/>
          <w:sz w:val="28"/>
          <w:szCs w:val="28"/>
          <w:u w:val="single"/>
        </w:rPr>
        <w:t xml:space="preserve"> 19-п</w:t>
      </w:r>
    </w:p>
    <w:p w:rsidR="007268DC" w:rsidRPr="004C7887" w:rsidRDefault="007268DC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</w:p>
    <w:p w:rsidR="007268DC" w:rsidRDefault="007268DC" w:rsidP="004A260C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7268DC" w:rsidRDefault="007268DC" w:rsidP="004A260C">
      <w:pPr>
        <w:shd w:val="clear" w:color="auto" w:fill="FFFFFF"/>
        <w:spacing w:line="322" w:lineRule="exact"/>
        <w:ind w:left="-100" w:right="2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о показателях (индикаторах) муниципальной программы, </w:t>
      </w:r>
    </w:p>
    <w:p w:rsidR="007268DC" w:rsidRPr="006C5170" w:rsidRDefault="007268DC" w:rsidP="004A260C">
      <w:pPr>
        <w:shd w:val="clear" w:color="auto" w:fill="FFFFFF"/>
        <w:spacing w:line="322" w:lineRule="exact"/>
        <w:ind w:left="-100" w:right="2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подпрограмм муниципальной программы и их значениях</w:t>
      </w: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1"/>
        <w:gridCol w:w="7232"/>
        <w:gridCol w:w="1276"/>
        <w:gridCol w:w="1275"/>
        <w:gridCol w:w="851"/>
        <w:gridCol w:w="850"/>
        <w:gridCol w:w="709"/>
        <w:gridCol w:w="851"/>
        <w:gridCol w:w="708"/>
        <w:gridCol w:w="708"/>
      </w:tblGrid>
      <w:tr w:rsidR="007268DC" w:rsidRPr="00F058CD" w:rsidTr="00CD5F76">
        <w:trPr>
          <w:trHeight w:val="113"/>
        </w:trPr>
        <w:tc>
          <w:tcPr>
            <w:tcW w:w="531" w:type="dxa"/>
            <w:vMerge w:val="restart"/>
          </w:tcPr>
          <w:p w:rsidR="007268DC" w:rsidRPr="00F058CD" w:rsidRDefault="007268DC" w:rsidP="00F058CD">
            <w:pPr>
              <w:pStyle w:val="ConsPlusNormal"/>
              <w:widowControl/>
              <w:ind w:left="-100" w:right="-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7268DC" w:rsidRPr="00F058CD" w:rsidRDefault="007268DC" w:rsidP="00FA6D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2" w:type="dxa"/>
            <w:vMerge w:val="restart"/>
          </w:tcPr>
          <w:p w:rsidR="007268DC" w:rsidRPr="00F058CD" w:rsidRDefault="007268DC" w:rsidP="00FA6D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7268DC" w:rsidRPr="00F058CD" w:rsidRDefault="007268DC" w:rsidP="00FA6D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 w:rsidRPr="00F058C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5952" w:type="dxa"/>
            <w:gridSpan w:val="7"/>
            <w:tcBorders>
              <w:right w:val="single" w:sz="4" w:space="0" w:color="auto"/>
            </w:tcBorders>
          </w:tcPr>
          <w:p w:rsidR="007268DC" w:rsidRPr="00F058CD" w:rsidRDefault="007268DC" w:rsidP="00FA6D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Значения показателей</w:t>
            </w:r>
          </w:p>
        </w:tc>
      </w:tr>
      <w:tr w:rsidR="007268DC" w:rsidRPr="00F058CD" w:rsidTr="00A425EA">
        <w:trPr>
          <w:trHeight w:val="165"/>
        </w:trPr>
        <w:tc>
          <w:tcPr>
            <w:tcW w:w="531" w:type="dxa"/>
            <w:vMerge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2" w:type="dxa"/>
            <w:vMerge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85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</w:tr>
      <w:tr w:rsidR="007268DC" w:rsidRPr="00F058CD" w:rsidTr="00A425EA">
        <w:trPr>
          <w:trHeight w:val="89"/>
        </w:trPr>
        <w:tc>
          <w:tcPr>
            <w:tcW w:w="53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32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268DC" w:rsidRPr="00F058CD" w:rsidTr="003F6B9D">
        <w:tc>
          <w:tcPr>
            <w:tcW w:w="14991" w:type="dxa"/>
            <w:gridSpan w:val="10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Основное мероприятие «</w:t>
            </w:r>
            <w:r w:rsidRPr="00232CD2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народных дружин</w:t>
            </w:r>
            <w:r w:rsidRPr="00F058C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7268DC" w:rsidRPr="00F058CD" w:rsidTr="00A425EA">
        <w:trPr>
          <w:trHeight w:val="235"/>
        </w:trPr>
        <w:tc>
          <w:tcPr>
            <w:tcW w:w="53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2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D2">
              <w:rPr>
                <w:rFonts w:ascii="Times New Roman" w:hAnsi="Times New Roman" w:cs="Times New Roman"/>
                <w:sz w:val="24"/>
                <w:szCs w:val="24"/>
              </w:rPr>
              <w:t>Нормативное обеспечение деятельности общественных объединений по охране общественного порядка</w:t>
            </w:r>
          </w:p>
        </w:tc>
        <w:tc>
          <w:tcPr>
            <w:tcW w:w="1276" w:type="dxa"/>
          </w:tcPr>
          <w:p w:rsidR="007268DC" w:rsidRPr="00F058CD" w:rsidRDefault="007268DC" w:rsidP="00FA6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1275" w:type="dxa"/>
          </w:tcPr>
          <w:p w:rsidR="007268DC" w:rsidRPr="008F0E10" w:rsidRDefault="007268DC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7268DC" w:rsidRPr="008F0E10" w:rsidRDefault="007268DC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7268DC" w:rsidRPr="00F058CD" w:rsidRDefault="007268DC" w:rsidP="00A425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8DC" w:rsidRPr="00F058CD" w:rsidTr="00A425EA">
        <w:tc>
          <w:tcPr>
            <w:tcW w:w="53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C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32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2CD2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правонарушений и преступлений, совершаемых на улицах и в общественных местах к прошлому году</w:t>
            </w:r>
          </w:p>
        </w:tc>
        <w:tc>
          <w:tcPr>
            <w:tcW w:w="1276" w:type="dxa"/>
          </w:tcPr>
          <w:p w:rsidR="007268DC" w:rsidRPr="00F058CD" w:rsidRDefault="007268DC" w:rsidP="00FA6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7268DC" w:rsidRPr="008F0E10" w:rsidRDefault="007268DC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7268DC" w:rsidRPr="008F0E10" w:rsidRDefault="007268DC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8DC" w:rsidRPr="00F058CD" w:rsidTr="00A425EA">
        <w:tc>
          <w:tcPr>
            <w:tcW w:w="53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32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D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населения, привлекаемого к охране общественного порядка на территории сельского поселения</w:t>
            </w:r>
          </w:p>
        </w:tc>
        <w:tc>
          <w:tcPr>
            <w:tcW w:w="1276" w:type="dxa"/>
          </w:tcPr>
          <w:p w:rsidR="007268DC" w:rsidRPr="00F058CD" w:rsidRDefault="007268DC" w:rsidP="00FA6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7268DC" w:rsidRDefault="007268DC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7268DC" w:rsidRDefault="007268DC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268DC" w:rsidRPr="00F058CD" w:rsidRDefault="007268DC" w:rsidP="00FA6D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68DC" w:rsidRPr="008431C2" w:rsidRDefault="007268DC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sectPr w:rsidR="007268DC" w:rsidRPr="008431C2" w:rsidSect="004A260C">
      <w:headerReference w:type="default" r:id="rId11"/>
      <w:pgSz w:w="15840" w:h="12240" w:orient="landscape"/>
      <w:pgMar w:top="1797" w:right="720" w:bottom="719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8DC" w:rsidRDefault="007268DC" w:rsidP="00780716">
      <w:r>
        <w:separator/>
      </w:r>
    </w:p>
  </w:endnote>
  <w:endnote w:type="continuationSeparator" w:id="0">
    <w:p w:rsidR="007268DC" w:rsidRDefault="007268DC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C" w:rsidRDefault="007268DC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68DC" w:rsidRDefault="007268DC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C" w:rsidRDefault="007268DC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8DC" w:rsidRDefault="007268DC" w:rsidP="00780716">
      <w:r>
        <w:separator/>
      </w:r>
    </w:p>
  </w:footnote>
  <w:footnote w:type="continuationSeparator" w:id="0">
    <w:p w:rsidR="007268DC" w:rsidRDefault="007268DC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C" w:rsidRDefault="007268DC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68DC" w:rsidRDefault="007268DC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C" w:rsidRDefault="007268DC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DC" w:rsidRDefault="007268DC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A6212"/>
    <w:rsid w:val="000B2F71"/>
    <w:rsid w:val="000C06CC"/>
    <w:rsid w:val="000C39BF"/>
    <w:rsid w:val="000D2B54"/>
    <w:rsid w:val="000F6A4C"/>
    <w:rsid w:val="00105BC9"/>
    <w:rsid w:val="00106E48"/>
    <w:rsid w:val="0012320E"/>
    <w:rsid w:val="00147A65"/>
    <w:rsid w:val="00165D87"/>
    <w:rsid w:val="001771E6"/>
    <w:rsid w:val="001870AE"/>
    <w:rsid w:val="001955DC"/>
    <w:rsid w:val="00197EC9"/>
    <w:rsid w:val="001A3B5C"/>
    <w:rsid w:val="001C1393"/>
    <w:rsid w:val="001C3B5A"/>
    <w:rsid w:val="001C73DD"/>
    <w:rsid w:val="001D0C3D"/>
    <w:rsid w:val="001D7B8A"/>
    <w:rsid w:val="001E193E"/>
    <w:rsid w:val="00210714"/>
    <w:rsid w:val="002117A7"/>
    <w:rsid w:val="00221A30"/>
    <w:rsid w:val="00227394"/>
    <w:rsid w:val="00230843"/>
    <w:rsid w:val="00232CD2"/>
    <w:rsid w:val="00235BF6"/>
    <w:rsid w:val="00246814"/>
    <w:rsid w:val="00247CEE"/>
    <w:rsid w:val="00275DAC"/>
    <w:rsid w:val="002762F6"/>
    <w:rsid w:val="0028372E"/>
    <w:rsid w:val="00292AC7"/>
    <w:rsid w:val="00296E16"/>
    <w:rsid w:val="002A4558"/>
    <w:rsid w:val="002B0BDF"/>
    <w:rsid w:val="002B27DD"/>
    <w:rsid w:val="002B4A4F"/>
    <w:rsid w:val="002B4FF0"/>
    <w:rsid w:val="002C279A"/>
    <w:rsid w:val="002D44FB"/>
    <w:rsid w:val="002D50EC"/>
    <w:rsid w:val="002D6DF1"/>
    <w:rsid w:val="002E79FD"/>
    <w:rsid w:val="00310A7C"/>
    <w:rsid w:val="00321C6B"/>
    <w:rsid w:val="00340785"/>
    <w:rsid w:val="00341758"/>
    <w:rsid w:val="00347EAC"/>
    <w:rsid w:val="00353611"/>
    <w:rsid w:val="0035743B"/>
    <w:rsid w:val="00376891"/>
    <w:rsid w:val="003803A5"/>
    <w:rsid w:val="00384C2A"/>
    <w:rsid w:val="003850B8"/>
    <w:rsid w:val="00394350"/>
    <w:rsid w:val="003A4A29"/>
    <w:rsid w:val="003A7EC1"/>
    <w:rsid w:val="003B0E46"/>
    <w:rsid w:val="003B6875"/>
    <w:rsid w:val="003B7CE1"/>
    <w:rsid w:val="003C3738"/>
    <w:rsid w:val="003C6921"/>
    <w:rsid w:val="003F6B9D"/>
    <w:rsid w:val="00410CDC"/>
    <w:rsid w:val="0041306D"/>
    <w:rsid w:val="0041531E"/>
    <w:rsid w:val="004164B3"/>
    <w:rsid w:val="00416810"/>
    <w:rsid w:val="00430ED7"/>
    <w:rsid w:val="00440CC4"/>
    <w:rsid w:val="00440E00"/>
    <w:rsid w:val="00454C49"/>
    <w:rsid w:val="004724E6"/>
    <w:rsid w:val="00481C22"/>
    <w:rsid w:val="00497F05"/>
    <w:rsid w:val="004A260C"/>
    <w:rsid w:val="004C34F9"/>
    <w:rsid w:val="004C7887"/>
    <w:rsid w:val="004D33EC"/>
    <w:rsid w:val="004E5641"/>
    <w:rsid w:val="004E5A5F"/>
    <w:rsid w:val="004E78A0"/>
    <w:rsid w:val="004F3D2B"/>
    <w:rsid w:val="004F79EE"/>
    <w:rsid w:val="00512D46"/>
    <w:rsid w:val="00515C68"/>
    <w:rsid w:val="00520A6E"/>
    <w:rsid w:val="0052272D"/>
    <w:rsid w:val="00523430"/>
    <w:rsid w:val="005252D1"/>
    <w:rsid w:val="005632BB"/>
    <w:rsid w:val="0058433D"/>
    <w:rsid w:val="00585802"/>
    <w:rsid w:val="00585EDF"/>
    <w:rsid w:val="00596906"/>
    <w:rsid w:val="005A0114"/>
    <w:rsid w:val="005A098B"/>
    <w:rsid w:val="005B1EB1"/>
    <w:rsid w:val="005B6193"/>
    <w:rsid w:val="005E359F"/>
    <w:rsid w:val="005E5BE0"/>
    <w:rsid w:val="005F3772"/>
    <w:rsid w:val="006037A2"/>
    <w:rsid w:val="00605205"/>
    <w:rsid w:val="0061659B"/>
    <w:rsid w:val="00622C56"/>
    <w:rsid w:val="00623952"/>
    <w:rsid w:val="006268E4"/>
    <w:rsid w:val="00626E2F"/>
    <w:rsid w:val="00632BC6"/>
    <w:rsid w:val="00662798"/>
    <w:rsid w:val="00687A9A"/>
    <w:rsid w:val="006A2D39"/>
    <w:rsid w:val="006B1BA1"/>
    <w:rsid w:val="006C5170"/>
    <w:rsid w:val="006F18A2"/>
    <w:rsid w:val="00702011"/>
    <w:rsid w:val="00703A7C"/>
    <w:rsid w:val="0071201B"/>
    <w:rsid w:val="007268DC"/>
    <w:rsid w:val="00760E46"/>
    <w:rsid w:val="0076381C"/>
    <w:rsid w:val="00780716"/>
    <w:rsid w:val="007901F2"/>
    <w:rsid w:val="007951A7"/>
    <w:rsid w:val="007D431F"/>
    <w:rsid w:val="007F0536"/>
    <w:rsid w:val="008056E0"/>
    <w:rsid w:val="008154A3"/>
    <w:rsid w:val="00822084"/>
    <w:rsid w:val="008231D6"/>
    <w:rsid w:val="00827E9E"/>
    <w:rsid w:val="008431C2"/>
    <w:rsid w:val="00853512"/>
    <w:rsid w:val="008563A4"/>
    <w:rsid w:val="0088257E"/>
    <w:rsid w:val="008A4B80"/>
    <w:rsid w:val="008B6A5E"/>
    <w:rsid w:val="008B6AB3"/>
    <w:rsid w:val="008D2C40"/>
    <w:rsid w:val="008F0E10"/>
    <w:rsid w:val="00900AF8"/>
    <w:rsid w:val="00915297"/>
    <w:rsid w:val="009211CD"/>
    <w:rsid w:val="00953B40"/>
    <w:rsid w:val="009664C2"/>
    <w:rsid w:val="00967B8A"/>
    <w:rsid w:val="00980B12"/>
    <w:rsid w:val="0098347E"/>
    <w:rsid w:val="00990064"/>
    <w:rsid w:val="00993C61"/>
    <w:rsid w:val="009A601D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7F55"/>
    <w:rsid w:val="00A425EA"/>
    <w:rsid w:val="00A521E9"/>
    <w:rsid w:val="00A73861"/>
    <w:rsid w:val="00A81AB3"/>
    <w:rsid w:val="00AD2262"/>
    <w:rsid w:val="00AD2E43"/>
    <w:rsid w:val="00AF08F1"/>
    <w:rsid w:val="00B03584"/>
    <w:rsid w:val="00B134DA"/>
    <w:rsid w:val="00B2367D"/>
    <w:rsid w:val="00B32049"/>
    <w:rsid w:val="00B47B63"/>
    <w:rsid w:val="00B52999"/>
    <w:rsid w:val="00B72542"/>
    <w:rsid w:val="00B817B0"/>
    <w:rsid w:val="00B82CDC"/>
    <w:rsid w:val="00B84086"/>
    <w:rsid w:val="00BA628A"/>
    <w:rsid w:val="00BA7350"/>
    <w:rsid w:val="00BC4821"/>
    <w:rsid w:val="00BD362B"/>
    <w:rsid w:val="00BD6FA5"/>
    <w:rsid w:val="00BE7384"/>
    <w:rsid w:val="00BF01DD"/>
    <w:rsid w:val="00C25C0D"/>
    <w:rsid w:val="00C366A3"/>
    <w:rsid w:val="00C50186"/>
    <w:rsid w:val="00C547E3"/>
    <w:rsid w:val="00C54FE5"/>
    <w:rsid w:val="00C61999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D5F76"/>
    <w:rsid w:val="00CE6F4E"/>
    <w:rsid w:val="00D2181F"/>
    <w:rsid w:val="00D2250D"/>
    <w:rsid w:val="00D23743"/>
    <w:rsid w:val="00D35E63"/>
    <w:rsid w:val="00D40AF7"/>
    <w:rsid w:val="00D43512"/>
    <w:rsid w:val="00D44831"/>
    <w:rsid w:val="00D5692A"/>
    <w:rsid w:val="00D63AB3"/>
    <w:rsid w:val="00D84A24"/>
    <w:rsid w:val="00D97D66"/>
    <w:rsid w:val="00DC2AFC"/>
    <w:rsid w:val="00DD752C"/>
    <w:rsid w:val="00DF0648"/>
    <w:rsid w:val="00E10C67"/>
    <w:rsid w:val="00E1106E"/>
    <w:rsid w:val="00E117B2"/>
    <w:rsid w:val="00E13566"/>
    <w:rsid w:val="00E31EBF"/>
    <w:rsid w:val="00E40AB9"/>
    <w:rsid w:val="00E8040F"/>
    <w:rsid w:val="00E90FFC"/>
    <w:rsid w:val="00EA04AA"/>
    <w:rsid w:val="00EA412B"/>
    <w:rsid w:val="00EA5E71"/>
    <w:rsid w:val="00EB7E01"/>
    <w:rsid w:val="00EC11F7"/>
    <w:rsid w:val="00F058CD"/>
    <w:rsid w:val="00F5183F"/>
    <w:rsid w:val="00F5344E"/>
    <w:rsid w:val="00F54B71"/>
    <w:rsid w:val="00F54C31"/>
    <w:rsid w:val="00F84538"/>
    <w:rsid w:val="00F9257C"/>
    <w:rsid w:val="00FA6D5A"/>
    <w:rsid w:val="00FC3AED"/>
    <w:rsid w:val="00FC5964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3</Pages>
  <Words>474</Words>
  <Characters>2703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84</cp:revision>
  <cp:lastPrinted>2020-03-03T10:41:00Z</cp:lastPrinted>
  <dcterms:created xsi:type="dcterms:W3CDTF">2013-02-07T11:38:00Z</dcterms:created>
  <dcterms:modified xsi:type="dcterms:W3CDTF">2020-04-14T05:34:00Z</dcterms:modified>
</cp:coreProperties>
</file>